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272" w:rsidRDefault="00EC2272" w:rsidP="00EC2272">
      <w:pPr>
        <w:ind w:left="9214"/>
        <w:rPr>
          <w:rFonts w:ascii="Times New Roman" w:hAnsi="Times New Roman" w:cs="Times New Roman"/>
          <w:bCs/>
          <w:lang w:val="uk-UA"/>
        </w:rPr>
      </w:pPr>
    </w:p>
    <w:p w:rsidR="00EC2272" w:rsidRDefault="00EC2272" w:rsidP="00EC2272">
      <w:pPr>
        <w:ind w:left="9214"/>
        <w:rPr>
          <w:rFonts w:ascii="Times New Roman" w:hAnsi="Times New Roman" w:cs="Times New Roman"/>
          <w:bCs/>
          <w:lang w:val="uk-UA"/>
        </w:rPr>
      </w:pPr>
      <w:r w:rsidRPr="00EC2272">
        <w:rPr>
          <w:rFonts w:ascii="Times New Roman" w:hAnsi="Times New Roman" w:cs="Times New Roman"/>
          <w:bCs/>
          <w:lang w:val="uk-UA"/>
        </w:rPr>
        <w:t>Додаток</w:t>
      </w:r>
    </w:p>
    <w:p w:rsidR="00EC2272" w:rsidRDefault="00EC2272" w:rsidP="00EC2272">
      <w:pPr>
        <w:ind w:left="9214"/>
        <w:rPr>
          <w:rFonts w:ascii="Times New Roman" w:hAnsi="Times New Roman" w:cs="Times New Roman"/>
          <w:bCs/>
          <w:lang w:val="uk-UA"/>
        </w:rPr>
      </w:pPr>
      <w:r w:rsidRPr="00EC2272">
        <w:rPr>
          <w:rFonts w:ascii="Times New Roman" w:hAnsi="Times New Roman" w:cs="Times New Roman"/>
          <w:bCs/>
          <w:lang w:val="uk-UA"/>
        </w:rPr>
        <w:t xml:space="preserve"> до рішення третьої позачергової сесії Київської районної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Pr="00EC2272">
        <w:rPr>
          <w:rFonts w:ascii="Times New Roman" w:hAnsi="Times New Roman" w:cs="Times New Roman"/>
          <w:bCs/>
          <w:lang w:val="uk-UA"/>
        </w:rPr>
        <w:t xml:space="preserve"> в </w:t>
      </w:r>
      <w:proofErr w:type="spellStart"/>
      <w:r w:rsidRPr="00EC2272">
        <w:rPr>
          <w:rFonts w:ascii="Times New Roman" w:hAnsi="Times New Roman" w:cs="Times New Roman"/>
          <w:bCs/>
          <w:lang w:val="uk-UA"/>
        </w:rPr>
        <w:t>м.Полтаві</w:t>
      </w:r>
      <w:proofErr w:type="spellEnd"/>
      <w:r w:rsidRPr="00EC2272">
        <w:rPr>
          <w:rFonts w:ascii="Times New Roman" w:hAnsi="Times New Roman" w:cs="Times New Roman"/>
          <w:bCs/>
          <w:lang w:val="uk-UA"/>
        </w:rPr>
        <w:t xml:space="preserve"> ради</w:t>
      </w:r>
    </w:p>
    <w:p w:rsidR="00EC2272" w:rsidRDefault="00EC2272" w:rsidP="00EC2272">
      <w:pPr>
        <w:ind w:left="9214"/>
        <w:rPr>
          <w:rFonts w:ascii="Times New Roman" w:hAnsi="Times New Roman" w:cs="Times New Roman"/>
          <w:bCs/>
          <w:lang w:val="uk-UA"/>
        </w:rPr>
      </w:pPr>
      <w:r w:rsidRPr="00EC2272">
        <w:rPr>
          <w:rFonts w:ascii="Times New Roman" w:hAnsi="Times New Roman" w:cs="Times New Roman"/>
          <w:bCs/>
          <w:lang w:val="uk-UA"/>
        </w:rPr>
        <w:t xml:space="preserve">восьмого скликання </w:t>
      </w:r>
    </w:p>
    <w:p w:rsidR="00EC2272" w:rsidRPr="006E086F" w:rsidRDefault="00C25EDA" w:rsidP="00EC2272">
      <w:pPr>
        <w:ind w:left="9214"/>
        <w:rPr>
          <w:rFonts w:ascii="Times New Roman" w:hAnsi="Times New Roman" w:cs="Times New Roman"/>
          <w:bCs/>
          <w:lang w:val="uk-UA"/>
        </w:rPr>
      </w:pPr>
      <w:r w:rsidRPr="006E086F">
        <w:rPr>
          <w:rFonts w:ascii="Times New Roman" w:hAnsi="Times New Roman" w:cs="Times New Roman"/>
          <w:bCs/>
          <w:lang w:val="uk-UA"/>
        </w:rPr>
        <w:t xml:space="preserve">від </w:t>
      </w:r>
      <w:r w:rsidR="006E086F" w:rsidRPr="006E086F">
        <w:rPr>
          <w:rFonts w:ascii="Times New Roman" w:hAnsi="Times New Roman" w:cs="Times New Roman"/>
          <w:bCs/>
          <w:lang w:val="uk-UA"/>
        </w:rPr>
        <w:t xml:space="preserve">8 </w:t>
      </w:r>
      <w:r w:rsidRPr="006E086F">
        <w:rPr>
          <w:rFonts w:ascii="Times New Roman" w:hAnsi="Times New Roman" w:cs="Times New Roman"/>
          <w:bCs/>
          <w:lang w:val="uk-UA"/>
        </w:rPr>
        <w:t xml:space="preserve">квітня </w:t>
      </w:r>
      <w:r w:rsidR="00EC2272" w:rsidRPr="006E086F">
        <w:rPr>
          <w:rFonts w:ascii="Times New Roman" w:hAnsi="Times New Roman" w:cs="Times New Roman"/>
          <w:bCs/>
          <w:lang w:val="uk-UA"/>
        </w:rPr>
        <w:t xml:space="preserve"> 2021 року</w:t>
      </w:r>
    </w:p>
    <w:p w:rsidR="00B656C6" w:rsidRPr="006E086F" w:rsidRDefault="002D14E7">
      <w:pPr>
        <w:jc w:val="center"/>
        <w:rPr>
          <w:rFonts w:hint="eastAsia"/>
          <w:lang w:val="uk-UA"/>
        </w:rPr>
      </w:pPr>
      <w:r w:rsidRPr="006E086F">
        <w:rPr>
          <w:b/>
          <w:bCs/>
          <w:sz w:val="28"/>
          <w:szCs w:val="28"/>
          <w:lang w:val="uk-UA"/>
        </w:rPr>
        <w:t xml:space="preserve"> </w:t>
      </w:r>
    </w:p>
    <w:tbl>
      <w:tblPr>
        <w:tblW w:w="1403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9780"/>
        <w:gridCol w:w="3261"/>
      </w:tblGrid>
      <w:tr w:rsidR="00EC2272" w:rsidRPr="006E086F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№ Округу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 w:rsidP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Опис меж</w:t>
            </w:r>
          </w:p>
        </w:tc>
        <w:tc>
          <w:tcPr>
            <w:tcW w:w="3261" w:type="dxa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ПІБ Депутата</w:t>
            </w:r>
          </w:p>
        </w:tc>
      </w:tr>
      <w:tr w:rsidR="00EC2272" w:rsidRPr="00A00FD2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 w:rsidP="009E0AD3">
            <w:pPr>
              <w:pStyle w:val="a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вул.Автоагрегатчиків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вул.Аеродромна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вул.Аеронавтів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вул.Академіка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Квасницького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вул.Барикадна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вул.Бородая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вул.Василя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Барки,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вул.Велика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вул.Визволення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вул.Винахідницька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вул.Вільямса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вул.Волонтерська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вул.Гадяцька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вул.Гастелло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вул.Гвардійська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вул.Гетьмана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Івана Виговського,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вул.Глібова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вул.Горова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вул.Грушева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вул.Декабристів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вул.Демократична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вул.Дендропаркова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вул.Диканська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вул.Динамівська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вул.Докучаєва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вул.Донченка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вул.Дружби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вул.Дунаєвського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вул.Ентузіастів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вул.Желябова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вул.Жуківська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вул.Журавлина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вул.Залізняка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вул.Зернова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вул.Зіньківська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вул.Івончанська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вул.Індустріальна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вул.Катерини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Білокур,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вул.Квітуча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вул.Клінкерна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вул.Клубнична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вул.Кобзарська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вул.Колоскова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вул.Котелевська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вул.Кругова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вул.Курганна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вул.Магістральна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вул.Малиновського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вул.Медична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вул.Михайла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Гаврилка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вул.Молодіжна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вул.Молодогвардійська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вул.Нагірна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вул.Новозіньківська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вул.Олександра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Білаша,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вул.Ольхова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вул.Опитна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1–62;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вул.Павлова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вул.Партизанська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Дорошенка: 4, 6, 8, 10, 16–20, 24, 26, 28, 30, 32–44/2, 46;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вул.Пирятинська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вул.Пілотська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вул.Пригородня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вул.Ракова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вул.Революції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Гідності,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вул.Редутна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вул.Рибчанська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вул.Росяна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вул.Самійла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Величка,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вул.Саші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Путрі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вул.Селянська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вул.Січових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Стрільців,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вул.Скіфська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вул.Сорочинська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вул.Спартака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вул.Стасівська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вул.Степака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вул.Стрілочна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вул.Тахтаулівська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вул.Тікунова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вул.Турбінна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вул.Тургенєва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вул.Федора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Жученка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вул.Фестивальна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вул.Челябінська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вул.Чернігівська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вул.Чехова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вул.Чиста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вул.Чистопрудна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1, 3, 5–5А, 7–7А, 9–11, 13, 15, 17–17А, 19, 21, 23–114;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Могила,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86,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88,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вул.Юнацька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вул.Яківчанська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вул.Янтарна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вул.1-ша Черепична, вул.2-га Черепична, вул.9-го Січня,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пл.Павленківська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1–14;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пров.Агрономічний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пров.Барвінківський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пров.Бастіонний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пров.Бестужева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пров.Біологічний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пров.Бузковий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пров.Виборгський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пров.Вишневий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пров.Віри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Жук,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пров.Ганни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Старицької,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пров.Гвардійський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пров.Глінки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пров.Грунтовий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пров.Декоративний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пров.Диканський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пров.Журавлиний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пров.Закритий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пров.Заячий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пров.Корзуна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пров.Лінійний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пров.Максима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Рильського,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пров.Мальовничий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пров.Металозаводський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пров.Метеорологічний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пров.Миргородський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пров.Муравйова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пров.Новозіньківський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пров.Окопний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пров.Опішнянський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пров.Памірський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пров.Підлісний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пров.Прияружний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пров.Прямокутний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пров.Рилєєва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пров.Родини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Русових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пров.Серпанковий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пров.Силікатний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пров.Скліфасовського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пров.Сумський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пров.Тесленка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пров.Травневий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пров.Челябінський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пров.Черемховий</w:t>
            </w:r>
            <w:proofErr w:type="spellEnd"/>
          </w:p>
        </w:tc>
        <w:tc>
          <w:tcPr>
            <w:tcW w:w="3261" w:type="dxa"/>
          </w:tcPr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Горбань Л.О.</w:t>
            </w:r>
          </w:p>
          <w:p w:rsidR="00EC2272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Друзда</w:t>
            </w:r>
            <w:proofErr w:type="spellEnd"/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Д.Є.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Гусенкова О.В.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Дудко С.Г.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Капустянський М.В.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Кузьменко О.М.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Назарчук Т.Д.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Онопрієнко Ю.Ю.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Старіков А.В</w:t>
            </w:r>
          </w:p>
          <w:p w:rsidR="00A5182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Харитоненко</w:t>
            </w:r>
            <w:proofErr w:type="spellEnd"/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М.Я.</w:t>
            </w:r>
          </w:p>
          <w:p w:rsidR="00A00FD2" w:rsidRPr="006E086F" w:rsidRDefault="00A00FD2" w:rsidP="009E0AD3">
            <w:pPr>
              <w:pStyle w:val="a8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Серган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А.М.</w:t>
            </w:r>
            <w:bookmarkStart w:id="0" w:name="_GoBack"/>
            <w:bookmarkEnd w:id="0"/>
          </w:p>
        </w:tc>
      </w:tr>
      <w:tr w:rsidR="00EC2272" w:rsidRPr="006E086F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вул.Астрономічна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вул.Балакіна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вул.Ватутіна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2–18Б к.1, 20–20А;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вул.Генерала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Духова,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вул.Гладкого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вул.Графа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фон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Гарнієра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вул.Желвакова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вул.Зигіна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3/7, 6–44А;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вул.Історична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вул.Йосипа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Гофмана,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вул.Коваля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вул.Лізи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Чайкіной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вул.Ломоносова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15, 17, 19, 20, 21, 22, 23, 24, 25, 27, 28, 29, 30, 31, 33, 34, 35, 36, 38, 39, 40, 41, 42, 43, 43А, 46, 48, 50, 54;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вул.Лугова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36, 40, 40А, 41, 42, 43, 44, 45, 47, 48, 49, 50, 51, 51А, 53, 54, 55, 57, 58, 59, 60, 61, 62, 64, 65, 67, 68, 69, 70, 71, 72, 73, 74, 75, 76, 78, 80, 82, 83, 83/34, 87, 89А, 91, 93, 95, 97, 99, 101, 103, 105, 107, 109, 111, 111А, 113, 113А, 115, 115А, 117, 119, 121, 121А, 123, 125, 127, 129, 131, 131А, 133, 135, 137, 137А, 139, 139А, 141, 143А, 143Б, 145А, 147, 151, 153;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вул.Мясоєдова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вул.Нечуй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-Левицького: 3–24;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вул.Нижньофабриканська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вул.Овражна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вул.Олександра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Лютого: 8, 8А, 10, 12, 12А, 12Б, 14, 16, 16/2, 17, 19, 19А, 20, 21, 21А, 22, 22А, 24, 26, 27, 28, 29, 30, 31, 33, 34, 36, 37, 37А, 38, 39, 40, 41, 42, 43, 44;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вул.Опитна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66–123;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вул.Осипенка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вул.Панфілова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вул.Підгірна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вул.Покровська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вул.Попова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вул.Пушкіна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66А, 68, 74, 88, 96, 98, 98Б, 98Б к.1, 100, 100 к.А-1, 100 к.Б-1, 100 к.В-1, 102, 104, 106, 107/18, 108, 108А, 109, 110, 111, 111А, 111Б, 112, 113, 114, 114А, 115А, 115Б, 115В, 116, 120, 123, 123А, 125, 125А, 127А, 133, 135, 137, 139, 141, 145, 151, 153, 155;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вул.Рєпіна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вул.Сєрова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вул.Симона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Петлюри: 1–25/16;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вул.Сковороди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1А, 1/3, 1/3 к.4, 1/3 к.4А, 3, 5, 5А, 5Б, 7, 7А, 9, 11, 11А, 11Б, 11В, 13, 13А, 13Б, 13В, 15, 17, 18, 19, 21, 21А, 21Б, 23, 27, 27А, 29, 31, 33, 35, 35В к.1, 37, 41, 41А, 43, 47, 47А, 49;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вул.Соборності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46, 46А, 46В, 49, 50, 50А, 51, 52А, 53/1, 54, 54А, 54Б, 55/1, 59, 59А, 60, 60А, 60Д, 61, 61А, 62, 63, 63 к.А-1, 63 к.Б-1, 64, 64А, 66А, 67, 69/2, 71, 72, 73, 73/1, 74, 75, 75/2, 76, 77, 77А, 78, 79;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вул.Сонячна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Халтуріна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11А, 19, 21;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вул.Театральна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вул.Уютна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вул.Федора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Моргуна: 2, 2А, 4, 4А, 5, 6, 6А, 6Б, 6В, 7, 9;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2, 4, 6–6Б, 8–8А, 12–12А, 14, 16, 18, 20–20Б, 22;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122, 122А, 123Д, 124, 126, 126/2;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вул.Яценка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пл.Павленківська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18;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пров.Академіка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Євгена Федорова,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пров.Братів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Шеметів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2/22–14;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пров.Візничий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пров.Глиняний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пров.Гнєдича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пров.Дарвіна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пров.Дмитра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Квітки,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пров.Ізмаїльського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пров.Клубний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пров.Лермонтова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пров.Лізи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Чайкіной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пров.Міняйлівський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пров.Мусоргського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пров.Мясоєдова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пров.Ольги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Кобилянської,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пров.Піддубного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пров.Подорожний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пров.Риночний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пров.Сазанова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пров.Сінний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пров.Суконний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пров.Шкільний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пров.Щепкіна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пров.Яровий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>, пров.1-й Прорізний, пров.1-й Театральний, пров.1-й Тупик, пров.2-й Прорізний, пров.2-й Театральний, пров.2-й Тупик, пров.3-й Тупик, проїзд Хімічний,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r w:rsidRPr="006E086F">
              <w:rPr>
                <w:rFonts w:ascii="Times New Roman" w:hAnsi="Times New Roman" w:cs="Times New Roman"/>
                <w:lang w:val="uk-UA"/>
              </w:rPr>
              <w:t xml:space="preserve"> майдан Незалежності: 2, 4, 5, 6, 6А, 8, 10, 10 к.Б-1, 10 к.05\1, 10А, 12, 12А, 16, 16А, 18, 18А</w:t>
            </w:r>
          </w:p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1" w:type="dxa"/>
          </w:tcPr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  <w:p w:rsidR="00EC2272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Ворона В.О.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Животенко В.О.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Запара В.Є.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Іващенко Д.М.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Назаренко А.О.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Паліївець Р.І.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Сопко В.П.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Сорока В.Є.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Човновий В.С.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lang w:val="uk-UA"/>
              </w:rPr>
            </w:pPr>
          </w:p>
        </w:tc>
      </w:tr>
      <w:tr w:rsidR="00EC2272" w:rsidRPr="006E086F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вул.Баленка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вул.Виноградна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1–16Б, 20, 22, 24, 26, 40, 42, 44;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вул.Гетьмана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вул.Глущенка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вул.Гожулівська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3–17Б, 21–23, 25–31, 35–63/1;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вул.Ковпака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вул.Комарницького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вул.Комбайнерів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вул.Кучеренка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2/14, 4–8, 10, 12;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вул.Липова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вул.Лютневої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Революції,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вул.Маршала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Бірюзова: 1/2–84А;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вул.Овочева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вул.Огородня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вул.Олександра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Засядька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вул.Паркова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Дорошенка: 3, 5, 7, 9–9Б, 11–15/3, 21–23А, 25–25А, 27, 29, 31, 45, 47–51;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Юрченка,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вул.Пирогова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вул.Писарєва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вул.Повітрянофлотська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вул.Пушкіна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126/8, 130;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вул.Рожева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вул.Світла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Халтуріна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1/3–7, 9Б, 11;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вул.Харчовиків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127, 129, 137, 141, 145, 148, 148/2, 150, 152, 152А, 154, 154 к.А-1, 154В, 156А, 180, 180/1, 184, 186, 188А, 190А, 194/1, 196;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пров.Авіахімовський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пров.Будівельний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пров.Великий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пров.Гаршина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пров.Деревообробний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пров.Косий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пров.Крайній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пров.Любові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Шевцової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пров.Механізаторів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пров.Микитенка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пров.Обозний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пров.Павла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Бобровського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пров.Парашутний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пров.Промисловий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пров.Прядильний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пров.Рожевий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пров.Спортивний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пров.Степана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Халтуріна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пров.Стефаника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пров.Стрілковий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пров.Талалихіна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пров.Трикотажний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пров.Чернишевського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>, пров.1-й Веселий, пров.2-й Веселий, Полтава-4</w:t>
            </w:r>
          </w:p>
        </w:tc>
        <w:tc>
          <w:tcPr>
            <w:tcW w:w="3261" w:type="dxa"/>
          </w:tcPr>
          <w:p w:rsidR="00EC2272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Денисовець О.В.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Діхтярьов Д.П.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Корольова-Буцко О.О.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Синягівський С.О.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Тригубенко С.В.</w:t>
            </w:r>
          </w:p>
        </w:tc>
      </w:tr>
      <w:tr w:rsidR="00EC2272" w:rsidRPr="00A00FD2" w:rsidTr="00EC2272">
        <w:tc>
          <w:tcPr>
            <w:tcW w:w="993" w:type="dxa"/>
            <w:shd w:val="clear" w:color="auto" w:fill="auto"/>
          </w:tcPr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9780" w:type="dxa"/>
            <w:shd w:val="clear" w:color="auto" w:fill="auto"/>
          </w:tcPr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вул.Богуна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вул.Ватутіна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19, 21–42А;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вул.Великотирновська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25/2, 27/1, 29/1, 29/2;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вул.Весняна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вул.Військова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вул.Вознесенська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вул.Гайдаренка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вул.Горького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вул.Далека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вул.Дмитра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Коряка: 2А, 4А;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вул.Запорізька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вул.Зигіна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3, 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вул.Зоряна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Сірка,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вул.Квітки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Цісик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вул.Космічна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вул.Костя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Гордієнка,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вул.Коцюбинського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вул.Крамського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вул.Кругла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вул.Курчатова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2/14, 4, 6, 8/9–10/20;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вул.Лазурна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вул.Львівська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вул.Менделєєва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вул.Мироненка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вул.Некрасова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вул.Нечуй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-Левицького: 32А–36;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вул.Новозапорізька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вул.Ново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-Степова,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вул.Олега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Кошового,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вул.Олеся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Гончара,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вул.Осіння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вул.Половки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3–71, 73–79/30;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вул.Польова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вул.Прозора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вул.Пушкарівська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вул.Пушкіна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46, 56, 56А, 56Б, 58, 60, 62, 64, 64А, 93, 93А, 95, 97, 101, 101А;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вул.Рябушинська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вул.Світанкова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вул.Сергія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Сапіго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вул.Симона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Петлюри: 26–64;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вул.Сінна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2А, 4, 4А, 4В, 4/2, 5, 8/1, 10, 12, 14, 16, 16Б, 16В, 18, 18Б, 18В, 20, 24, 24А, 26, 30/80, 32, 32А, 34, 40/2;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вул.Соборності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45;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Халтуріна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8, 10, 12–15, 20–20А;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вул.Сурікова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вул.Тімірязєва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вул.Фруктова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вул.Челюскіна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вул.Черешнева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67, 67А, 67Б, 71, 73, 73А, 75, 77, 78А, 79, 81, 82, 83, 85, 87, 89, 89А, 91, 91/35, 93, 95, 95А, 96, 97, 99, 100А, 101, 101А, 101Б, 102, 102/33, 103, 103А, 103Б, 104/30, 105, 105Б, 106, 107, 108, 109, 109 к.Б-1, 110, 111, 111А, 112, 112А, 113, 113 к.5, 113А, 113Б, 113В, 113Д, 113Е, 113Є, 114, 114 к.А-1, 114 к.Б-1, 115, 116, 116А, 116Б, 116В, 116Д, 118, 119, 125, 128, 144/146;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вул.Ювілейна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вул.Юрівська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вул.Юрія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Тимошенка,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вул.Яблунева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вул.Ягідна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пров.Абрикосовий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пров.Братів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Шеметів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19–21;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пров.Василя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Симоненка,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пров.Воронянський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пров.Вугловий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пров.Гайдаренка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пров.Герман-Шахли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пров.Заїзжий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пров.Запасний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пров.Крутий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пров.Перекопський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пров.Підйомний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пров.Поштовий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пров.Розсошинський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пров.Світанковий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пров.Сікорського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пров.Степовий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пров.Тімірязєва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пров.Український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пров.Урожайний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пров.Фруктовий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пров.Хорольський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3–8, 16;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пров.Яблуневий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пров.Ягідний</w:t>
            </w:r>
            <w:proofErr w:type="spellEnd"/>
          </w:p>
        </w:tc>
        <w:tc>
          <w:tcPr>
            <w:tcW w:w="3261" w:type="dxa"/>
          </w:tcPr>
          <w:p w:rsidR="00A1316E" w:rsidRPr="006E086F" w:rsidRDefault="00A1316E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  <w:p w:rsidR="00EC2272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Іванюк А.С.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Климович Я.В.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Піщанський А.А.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Раковецька А.Б.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Чічіль А.В.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Шуригіна Н.Ю.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</w:tc>
      </w:tr>
      <w:tr w:rsidR="00EC2272" w:rsidRPr="006E086F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бульв.Нестерова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вул.Агітаційна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вул.Адміністративна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вул.Академіка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Гришка,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вул.Артільна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вул.Балтійська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вул.Бесарабська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вул.Василя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Бучневича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вул.Великотирновська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31, 31/1, 33/2, 35/1, 35/2, 37/1, 39А, 39/91;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вул.Виноградна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17/2–19, 21, 23/9, 25–25/24, 27–39/17, 41/18, 43, 45–106/11;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вул.Вітрика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вул.Володимира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Степанюка,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вул.Генерала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Жадова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вул.Геологічна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вул.Героїв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-партизан,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вул.Гліба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Котельникова,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вул.Гожулівська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18–20А, 24, 33, 71–119;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вул.Гостинна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вул.Григорія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Китастого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вул.Заводська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вул.Зоологічна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Даценка,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Шемякіна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вул.Інженерна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вул.Катерини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Скаржинської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вул.Курчатова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3–3А, 5, 7 к.1–8, 11–22А;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вул.Кучеренка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1/16, 3, 9–9 к.4, 11, 15–49;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вул.Лавчанська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вул.Ланова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вул.Листопадна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вул.Лісогірська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вул.Лучниківська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вул.Марії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Башкирцевої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вул.Маршала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Бірюзова: 86–96;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вул.Милорадович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Єлизавети,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вул.Можайського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вул.Наукова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вул.Новоселецька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вул.Олімпійська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вул.Павла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Горобця,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вул.Перепелина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вул.Пестеля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Жданюка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вул.Петрашева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вул.Повстанська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вул.Половки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72, 93–107;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вул.Реконструктивна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вул.Родини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Симиренків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вул.Санжарівська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вул.Славна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вул.Ставкова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вул.Супрунівська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вул.Текстильна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вул.Тіньова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вул.Фізкультурна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вул.Черкаська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вул.Чорноглазівська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вул.Чумаківська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вул.Шишацька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пров.Азимутний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пров.Амбарний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пров.Ароматичний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пров.Археологічний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пров.Бавовняний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пров.Балтійський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пров.Березовий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пров.Бойовий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пров.Борців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пров.Братський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пров.Бригадний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пров.Вечірній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пров.Віри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Роїк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пров.Героїчний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пров.Гороховий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пров.Григорія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Майфета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пров.Дружний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пров.Єрмака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Липи,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Прийми,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пров.Індивідуальний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пров.Казковий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пров.Класичний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пров.Кореспондентський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пров.Космічний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пров.Лавандовий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пров.Латишева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пров.Ліричний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пров.Метеоритний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пров.Метростроївський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пров.Миколи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Лемика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пров.Науковий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пров.Пелюстковий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пров.Першопрохідців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пров.Поетичний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пров.Половчанський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пров.Польовий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пров.Правденка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пров.Пробивний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пров.Продмашівський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пров.Променистий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пров.Реконструктивний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пров.Рудинського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пров.Рушниковий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пров.Смирнова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пров.Сніжний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пров.Степний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пров.Тюленіна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пров.Фізкультурний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пров.Хіммашівський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пров.Хорольський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10–14А, 18;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пров.Ясний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>, пров.1-й Фізкультурний, пров.2-й Фізкультурний</w:t>
            </w:r>
          </w:p>
        </w:tc>
        <w:tc>
          <w:tcPr>
            <w:tcW w:w="3261" w:type="dxa"/>
          </w:tcPr>
          <w:p w:rsidR="00EC2272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Кривошта О.М.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Лагода Р.В.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Ляшко І.І.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Погорілець І.К.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Савенков С.А.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Сердюк О.О.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Хиль А.А.</w:t>
            </w:r>
          </w:p>
        </w:tc>
      </w:tr>
    </w:tbl>
    <w:p w:rsidR="002D14E7" w:rsidRDefault="002D14E7">
      <w:pPr>
        <w:jc w:val="center"/>
        <w:rPr>
          <w:rFonts w:hint="eastAsia"/>
          <w:b/>
          <w:bCs/>
          <w:sz w:val="28"/>
          <w:szCs w:val="28"/>
          <w:lang w:val="uk-UA"/>
        </w:rPr>
      </w:pPr>
    </w:p>
    <w:sectPr w:rsidR="002D14E7" w:rsidSect="00EC2272">
      <w:pgSz w:w="15840" w:h="12240" w:orient="landscape"/>
      <w:pgMar w:top="567" w:right="1134" w:bottom="28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4E7"/>
    <w:rsid w:val="002D14E7"/>
    <w:rsid w:val="003A1A91"/>
    <w:rsid w:val="006E086F"/>
    <w:rsid w:val="007C5BF4"/>
    <w:rsid w:val="009E0AD3"/>
    <w:rsid w:val="00A00FD2"/>
    <w:rsid w:val="00A1316E"/>
    <w:rsid w:val="00A5182F"/>
    <w:rsid w:val="00B53048"/>
    <w:rsid w:val="00B656C6"/>
    <w:rsid w:val="00C25EDA"/>
    <w:rsid w:val="00EB2982"/>
    <w:rsid w:val="00E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858320A-62ED-4FD8-965E-8880A759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1">
    <w:name w:val="Заголовок1"/>
    <w:basedOn w:val="a"/>
    <w:next w:val="a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customStyle="1" w:styleId="a8">
    <w:name w:val="Вміст таблиці"/>
    <w:basedOn w:val="a"/>
    <w:pPr>
      <w:suppressLineNumbers/>
    </w:pPr>
  </w:style>
  <w:style w:type="paragraph" w:customStyle="1" w:styleId="a9">
    <w:name w:val="Заголовок таблиці"/>
    <w:basedOn w:val="a8"/>
    <w:pPr>
      <w:jc w:val="center"/>
    </w:pPr>
    <w:rPr>
      <w:b/>
      <w:bCs/>
    </w:rPr>
  </w:style>
  <w:style w:type="table" w:styleId="aa">
    <w:name w:val="Table Grid"/>
    <w:basedOn w:val="a1"/>
    <w:uiPriority w:val="59"/>
    <w:rsid w:val="00EC227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25EDA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C25EDA"/>
    <w:rPr>
      <w:rFonts w:ascii="Tahoma" w:eastAsia="SimSun" w:hAnsi="Tahoma" w:cs="Mangal"/>
      <w:kern w:val="2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50;&#1080;&#1111;&#1074;&#1089;&#1100;&#1082;&#1080;&#1081;%20&#1088;&#1072;&#1081;&#1086;&#1085;%20&#1086;&#1082;&#1088;&#1091;&#1075;&#1072;%20&#1074;%20&#1088;&#1072;&#1081;&#1086;&#1085;&#1085;&#1091;%20&#1088;&#1072;&#1076;&#1091;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Київський район округа в районну раду (1).dot</Template>
  <TotalTime>6</TotalTime>
  <Pages>4</Pages>
  <Words>7303</Words>
  <Characters>4163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3</cp:revision>
  <cp:lastPrinted>2021-04-02T08:12:00Z</cp:lastPrinted>
  <dcterms:created xsi:type="dcterms:W3CDTF">2021-04-09T12:08:00Z</dcterms:created>
  <dcterms:modified xsi:type="dcterms:W3CDTF">2021-09-16T12:05:00Z</dcterms:modified>
</cp:coreProperties>
</file>